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B1D3B" w14:textId="60199A3B" w:rsidR="005F541E" w:rsidRDefault="005F541E" w:rsidP="005F541E">
      <w:pPr>
        <w:ind w:left="5664" w:firstLine="708"/>
      </w:pPr>
      <w:r>
        <w:t>Katowice</w:t>
      </w:r>
      <w:r w:rsidR="00AF2C9B">
        <w:t xml:space="preserve">, </w:t>
      </w:r>
      <w:r w:rsidR="006E3A34">
        <w:t>............................</w:t>
      </w:r>
      <w:r>
        <w:t xml:space="preserve"> </w:t>
      </w:r>
    </w:p>
    <w:p w14:paraId="404ADF07" w14:textId="77777777" w:rsidR="00AF2C9B" w:rsidRDefault="00AF2C9B" w:rsidP="005F541E">
      <w:pPr>
        <w:ind w:left="5664" w:firstLine="708"/>
      </w:pPr>
    </w:p>
    <w:p w14:paraId="64636C96" w14:textId="6027F30D" w:rsidR="00AF2C9B" w:rsidRDefault="00AF2C9B" w:rsidP="00AF2C9B">
      <w:pPr>
        <w:jc w:val="center"/>
      </w:pPr>
      <w:r>
        <w:t>PROTOKÓŁ ODBIORU SIECI CIEPŁOWNICZEJ PREIZOLOWANEJ</w:t>
      </w:r>
    </w:p>
    <w:p w14:paraId="5549A3BD" w14:textId="40B809FB" w:rsidR="00AF2C9B" w:rsidRDefault="00AF2C9B" w:rsidP="00AF2C9B">
      <w:pPr>
        <w:jc w:val="center"/>
      </w:pPr>
      <w:r>
        <w:t>ROBOTY ZANIKAJĄCE -ODBIÓR ZESPOŁU ZŁĄCZA</w:t>
      </w:r>
      <w:r w:rsidR="00E736DB">
        <w:t xml:space="preserve"> - wzór</w:t>
      </w:r>
    </w:p>
    <w:p w14:paraId="05CDC24C" w14:textId="5C5E0D29" w:rsidR="00AF2C9B" w:rsidRDefault="00AF2C9B" w:rsidP="00AF2C9B">
      <w:r>
        <w:t>Nazwa projektu :</w:t>
      </w:r>
      <w:bookmarkStart w:id="0" w:name="_GoBack"/>
      <w:bookmarkEnd w:id="0"/>
    </w:p>
    <w:p w14:paraId="41A399C7" w14:textId="77777777" w:rsidR="00AF2C9B" w:rsidRDefault="00AF2C9B" w:rsidP="00AF2C9B">
      <w:r>
        <w:t>,,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.”</w:t>
      </w:r>
    </w:p>
    <w:p w14:paraId="3C4F3BAA" w14:textId="6E36E1A7" w:rsidR="00AF2C9B" w:rsidRDefault="0046208C" w:rsidP="0046208C">
      <w:pPr>
        <w:pStyle w:val="Akapitzlist"/>
        <w:numPr>
          <w:ilvl w:val="0"/>
          <w:numId w:val="2"/>
        </w:numPr>
      </w:pPr>
      <w:r>
        <w:t xml:space="preserve">(*) </w:t>
      </w:r>
      <w:r w:rsidR="00AF2C9B">
        <w:t>W dniu …………………. wykonano próby szczelności muf sieci ciepłowniczej na odcinku: od…………………….………… do …………………………..…..</w:t>
      </w:r>
    </w:p>
    <w:p w14:paraId="62287EC5" w14:textId="2CEDCCFB" w:rsidR="00AF2C9B" w:rsidRDefault="00AF2C9B" w:rsidP="00AF2C9B">
      <w:r>
        <w:t>Metoda przeprowadzenia próby :</w:t>
      </w:r>
    </w:p>
    <w:p w14:paraId="46B0B077" w14:textId="77777777" w:rsidR="00AF2C9B" w:rsidRDefault="00AF2C9B" w:rsidP="00AF2C9B">
      <w:r>
        <w:t>- czynnik użyty do sprawdzenia szczelności – powietrze + woda z mydłem,</w:t>
      </w:r>
    </w:p>
    <w:p w14:paraId="036E988E" w14:textId="77777777" w:rsidR="00AF2C9B" w:rsidRDefault="00AF2C9B" w:rsidP="00AF2C9B">
      <w:r>
        <w:t>- czas trwania próby – 2 min. / 1 mufa,</w:t>
      </w:r>
    </w:p>
    <w:p w14:paraId="44DF3276" w14:textId="77777777" w:rsidR="00AF2C9B" w:rsidRDefault="00AF2C9B" w:rsidP="00AF2C9B">
      <w:r>
        <w:t>- ciśnienie próby – 0,2 bar</w:t>
      </w:r>
    </w:p>
    <w:p w14:paraId="1F0EAB8C" w14:textId="3B357A49" w:rsidR="00AF2C9B" w:rsidRDefault="00AF2C9B" w:rsidP="00AF2C9B">
      <w:r>
        <w:t>W czasie trwania próby nie stwierdzono</w:t>
      </w:r>
      <w:r w:rsidR="0046208C">
        <w:t>(</w:t>
      </w:r>
      <w:r>
        <w:t>*</w:t>
      </w:r>
      <w:r w:rsidR="0046208C">
        <w:t>)</w:t>
      </w:r>
      <w:r>
        <w:t xml:space="preserve"> / stwierdzono</w:t>
      </w:r>
      <w:r w:rsidR="0046208C">
        <w:t>(</w:t>
      </w:r>
      <w:r>
        <w:t>*</w:t>
      </w:r>
      <w:r w:rsidR="0046208C">
        <w:t>)</w:t>
      </w:r>
      <w:r>
        <w:t xml:space="preserve"> nieszczelności (wydobywanie się powietrza z muf) oraz spadku ciśnienia na manometrze.</w:t>
      </w:r>
    </w:p>
    <w:p w14:paraId="10D7ED4C" w14:textId="504A9335" w:rsidR="00AF2C9B" w:rsidRDefault="00AF2C9B" w:rsidP="0046208C">
      <w:pPr>
        <w:pStyle w:val="Akapitzlist"/>
        <w:numPr>
          <w:ilvl w:val="0"/>
          <w:numId w:val="2"/>
        </w:numPr>
      </w:pPr>
      <w:r>
        <w:t>Przeprowadzono badanie instalacji alarmowej i stwierdzono prawidłowe</w:t>
      </w:r>
      <w:r w:rsidR="0046208C">
        <w:t>(</w:t>
      </w:r>
      <w:r>
        <w:t>*</w:t>
      </w:r>
      <w:r w:rsidR="0046208C">
        <w:t>)</w:t>
      </w:r>
      <w:r>
        <w:t xml:space="preserve"> / nieprawidłowe</w:t>
      </w:r>
      <w:r w:rsidR="0046208C">
        <w:t>(</w:t>
      </w:r>
      <w:r>
        <w:t>*</w:t>
      </w:r>
      <w:r w:rsidR="0046208C">
        <w:t>)</w:t>
      </w:r>
      <w:r>
        <w:t xml:space="preserve"> wykonanie połączeń instalacji alarmowej.</w:t>
      </w:r>
    </w:p>
    <w:p w14:paraId="22F5E4DA" w14:textId="52DDA5CE" w:rsidR="00AF2C9B" w:rsidRDefault="00AF2C9B" w:rsidP="00AF2C9B">
      <w:r w:rsidRPr="00AF2C9B">
        <w:t>Intergralną część protokołu stanowi schemat odcinka sieci z ponumerowanymi mufami</w:t>
      </w:r>
      <w:r>
        <w:t>.</w:t>
      </w:r>
    </w:p>
    <w:p w14:paraId="1C2EAB1A" w14:textId="77777777" w:rsidR="00AF2C9B" w:rsidRDefault="00AF2C9B" w:rsidP="00AF2C9B"/>
    <w:p w14:paraId="481E4C13" w14:textId="38DF8659" w:rsidR="00AF2C9B" w:rsidRDefault="00AF2C9B" w:rsidP="00AF2C9B">
      <w:r>
        <w:t>Zestawienie wyników prób :</w:t>
      </w:r>
    </w:p>
    <w:p w14:paraId="7231C511" w14:textId="77777777" w:rsidR="00AF2C9B" w:rsidRDefault="00AF2C9B" w:rsidP="00AF2C9B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AF2C9B" w14:paraId="521C2CC6" w14:textId="77777777" w:rsidTr="00AF2C9B">
        <w:tc>
          <w:tcPr>
            <w:tcW w:w="988" w:type="dxa"/>
          </w:tcPr>
          <w:p w14:paraId="04554F47" w14:textId="63BBC66F" w:rsidR="00AF2C9B" w:rsidRDefault="00AF2C9B" w:rsidP="00AF2C9B">
            <w:pPr>
              <w:jc w:val="center"/>
            </w:pPr>
            <w:r>
              <w:t>Nr mufy</w:t>
            </w:r>
          </w:p>
        </w:tc>
        <w:tc>
          <w:tcPr>
            <w:tcW w:w="3542" w:type="dxa"/>
          </w:tcPr>
          <w:p w14:paraId="57CEFAAF" w14:textId="56D721DD" w:rsidR="00AF2C9B" w:rsidRDefault="00AF2C9B" w:rsidP="00AF2C9B">
            <w:pPr>
              <w:jc w:val="center"/>
            </w:pPr>
            <w:r>
              <w:t>Wynik próby</w:t>
            </w:r>
          </w:p>
        </w:tc>
        <w:tc>
          <w:tcPr>
            <w:tcW w:w="2265" w:type="dxa"/>
          </w:tcPr>
          <w:p w14:paraId="3A73E5A4" w14:textId="3FED2B1A" w:rsidR="00AF2C9B" w:rsidRDefault="00AF2C9B" w:rsidP="00AF2C9B">
            <w:pPr>
              <w:jc w:val="center"/>
            </w:pPr>
            <w:r>
              <w:t>Imię i Nazwisko osoby przeprowadzającej próbę</w:t>
            </w:r>
          </w:p>
        </w:tc>
        <w:tc>
          <w:tcPr>
            <w:tcW w:w="2265" w:type="dxa"/>
          </w:tcPr>
          <w:p w14:paraId="0B3D84CC" w14:textId="20B1E820" w:rsidR="00AF2C9B" w:rsidRDefault="00AF2C9B" w:rsidP="00AF2C9B">
            <w:pPr>
              <w:jc w:val="center"/>
            </w:pPr>
            <w:r>
              <w:t>Podpis</w:t>
            </w:r>
          </w:p>
        </w:tc>
      </w:tr>
      <w:tr w:rsidR="00AF2C9B" w14:paraId="4F29FCB3" w14:textId="77777777" w:rsidTr="00AF2C9B">
        <w:tc>
          <w:tcPr>
            <w:tcW w:w="988" w:type="dxa"/>
          </w:tcPr>
          <w:p w14:paraId="531ACC0D" w14:textId="77777777" w:rsidR="00AF2C9B" w:rsidRDefault="00AF2C9B" w:rsidP="00AF2C9B">
            <w:pPr>
              <w:jc w:val="center"/>
            </w:pPr>
          </w:p>
        </w:tc>
        <w:tc>
          <w:tcPr>
            <w:tcW w:w="3542" w:type="dxa"/>
          </w:tcPr>
          <w:p w14:paraId="4612EAE2" w14:textId="77777777" w:rsidR="00AF2C9B" w:rsidRDefault="00AF2C9B" w:rsidP="00AF2C9B">
            <w:pPr>
              <w:jc w:val="center"/>
            </w:pPr>
          </w:p>
        </w:tc>
        <w:tc>
          <w:tcPr>
            <w:tcW w:w="2265" w:type="dxa"/>
          </w:tcPr>
          <w:p w14:paraId="5EC9C9F9" w14:textId="77777777" w:rsidR="00AF2C9B" w:rsidRDefault="00AF2C9B" w:rsidP="00AF2C9B">
            <w:pPr>
              <w:jc w:val="center"/>
            </w:pPr>
          </w:p>
        </w:tc>
        <w:tc>
          <w:tcPr>
            <w:tcW w:w="2265" w:type="dxa"/>
          </w:tcPr>
          <w:p w14:paraId="7E56488B" w14:textId="77777777" w:rsidR="00AF2C9B" w:rsidRDefault="00AF2C9B" w:rsidP="00AF2C9B">
            <w:pPr>
              <w:jc w:val="center"/>
            </w:pPr>
          </w:p>
        </w:tc>
      </w:tr>
      <w:tr w:rsidR="00AF2C9B" w14:paraId="18F6E5E1" w14:textId="77777777" w:rsidTr="00AF2C9B">
        <w:tc>
          <w:tcPr>
            <w:tcW w:w="988" w:type="dxa"/>
          </w:tcPr>
          <w:p w14:paraId="38193217" w14:textId="77777777" w:rsidR="00AF2C9B" w:rsidRDefault="00AF2C9B" w:rsidP="00AF2C9B">
            <w:pPr>
              <w:jc w:val="center"/>
            </w:pPr>
          </w:p>
        </w:tc>
        <w:tc>
          <w:tcPr>
            <w:tcW w:w="3542" w:type="dxa"/>
          </w:tcPr>
          <w:p w14:paraId="39A368A2" w14:textId="77777777" w:rsidR="00AF2C9B" w:rsidRDefault="00AF2C9B" w:rsidP="00AF2C9B">
            <w:pPr>
              <w:jc w:val="center"/>
            </w:pPr>
          </w:p>
        </w:tc>
        <w:tc>
          <w:tcPr>
            <w:tcW w:w="2265" w:type="dxa"/>
          </w:tcPr>
          <w:p w14:paraId="4CF1E53E" w14:textId="77777777" w:rsidR="00AF2C9B" w:rsidRDefault="00AF2C9B" w:rsidP="00AF2C9B">
            <w:pPr>
              <w:jc w:val="center"/>
            </w:pPr>
          </w:p>
        </w:tc>
        <w:tc>
          <w:tcPr>
            <w:tcW w:w="2265" w:type="dxa"/>
          </w:tcPr>
          <w:p w14:paraId="76F465EB" w14:textId="77777777" w:rsidR="00AF2C9B" w:rsidRDefault="00AF2C9B" w:rsidP="00AF2C9B">
            <w:pPr>
              <w:jc w:val="center"/>
            </w:pPr>
          </w:p>
        </w:tc>
      </w:tr>
    </w:tbl>
    <w:p w14:paraId="42353BF7" w14:textId="77777777" w:rsidR="00AF2C9B" w:rsidRDefault="00AF2C9B" w:rsidP="00AF2C9B"/>
    <w:p w14:paraId="46B726C2" w14:textId="0E8C5FB0" w:rsidR="00AF2C9B" w:rsidRDefault="00AF2C9B" w:rsidP="00AF2C9B">
      <w:r>
        <w:t>W związku z powyższym wynik próby uważa się za pozytywny</w:t>
      </w:r>
      <w:r w:rsidR="0046208C">
        <w:t>(</w:t>
      </w:r>
      <w:r>
        <w:t>*</w:t>
      </w:r>
      <w:r w:rsidR="0046208C">
        <w:t>)</w:t>
      </w:r>
      <w:r>
        <w:t xml:space="preserve"> / negatywny</w:t>
      </w:r>
      <w:r w:rsidR="0046208C">
        <w:t>(</w:t>
      </w:r>
      <w:r>
        <w:t>*</w:t>
      </w:r>
      <w:r w:rsidR="0046208C">
        <w:t>)</w:t>
      </w:r>
    </w:p>
    <w:p w14:paraId="7B56ADC3" w14:textId="77777777" w:rsidR="00AF2C9B" w:rsidRDefault="00AF2C9B" w:rsidP="00AF2C9B">
      <w:r>
        <w:t>Uwagi : …………………………………………………………………….</w:t>
      </w:r>
    </w:p>
    <w:p w14:paraId="530D248B" w14:textId="3536DD4A" w:rsidR="005F541E" w:rsidRDefault="00AF2C9B" w:rsidP="00AF2C9B">
      <w:r>
        <w:t>…………………………………………………………………….</w:t>
      </w:r>
    </w:p>
    <w:p w14:paraId="7413FBF7" w14:textId="77777777" w:rsidR="006E3A34" w:rsidRDefault="006E3A34" w:rsidP="00AF2C9B">
      <w:r w:rsidRPr="006E3A34">
        <w:t xml:space="preserve">Wykonawca oświadcza, że roboty zostały wykonane zgodnie z projektem technicznym. </w:t>
      </w:r>
    </w:p>
    <w:p w14:paraId="14D430BC" w14:textId="10235FB7" w:rsidR="006E3A34" w:rsidRDefault="006E3A34" w:rsidP="00AF2C9B">
      <w:r w:rsidRPr="006E3A34">
        <w:t>Na tym protokół zakończono i po przeczytaniu podpisano</w:t>
      </w:r>
      <w:r>
        <w:t>.</w:t>
      </w:r>
    </w:p>
    <w:p w14:paraId="381BA594" w14:textId="17ABFE27" w:rsidR="006E3A34" w:rsidRDefault="006E3A34" w:rsidP="00AF2C9B"/>
    <w:p w14:paraId="3C41DA69" w14:textId="485341F8" w:rsidR="006E3A34" w:rsidRDefault="006E3A34" w:rsidP="00AF2C9B">
      <w:r>
        <w:t>1.Inspektor Nadzoru</w:t>
      </w:r>
      <w:r>
        <w:tab/>
      </w:r>
      <w:r>
        <w:tab/>
        <w:t>..........................................</w:t>
      </w:r>
      <w:r>
        <w:tab/>
      </w:r>
      <w:r>
        <w:tab/>
      </w:r>
      <w:r>
        <w:tab/>
        <w:t>.................................................</w:t>
      </w:r>
    </w:p>
    <w:p w14:paraId="627FAB6D" w14:textId="56E06F7B" w:rsidR="006E3A34" w:rsidRDefault="006E3A34" w:rsidP="00AF2C9B"/>
    <w:p w14:paraId="7B219753" w14:textId="52B73C98" w:rsidR="006E3A34" w:rsidRDefault="006E3A34" w:rsidP="00AF2C9B"/>
    <w:p w14:paraId="5A9C6D5B" w14:textId="3D16A415" w:rsidR="006E3A34" w:rsidRDefault="006E3A34" w:rsidP="00AF2C9B">
      <w:r>
        <w:t>2.Przedstawiciel Wykonawcy</w:t>
      </w:r>
      <w:r>
        <w:tab/>
        <w:t>...........................................</w:t>
      </w:r>
      <w:r>
        <w:tab/>
      </w:r>
      <w:r>
        <w:tab/>
        <w:t>..................................................</w:t>
      </w:r>
    </w:p>
    <w:p w14:paraId="28A17D11" w14:textId="5647BAEF" w:rsidR="006E3A34" w:rsidRDefault="006E3A34" w:rsidP="00AF2C9B"/>
    <w:p w14:paraId="18DB40C9" w14:textId="2E513051" w:rsidR="006E3A34" w:rsidRDefault="006E3A34" w:rsidP="00AF2C9B"/>
    <w:p w14:paraId="7BB77055" w14:textId="3A3F8E3F" w:rsidR="006E3A34" w:rsidRDefault="006E3A34" w:rsidP="00AF2C9B">
      <w:r>
        <w:t>3.Osoba nadzorująca mufowanie</w:t>
      </w:r>
      <w:r>
        <w:tab/>
        <w:t>.............................................</w:t>
      </w:r>
      <w:r>
        <w:tab/>
      </w:r>
      <w:r>
        <w:tab/>
        <w:t>..................................................</w:t>
      </w:r>
    </w:p>
    <w:p w14:paraId="3340E047" w14:textId="5AE8D204" w:rsidR="0046208C" w:rsidRDefault="0046208C" w:rsidP="00AF2C9B"/>
    <w:p w14:paraId="30CDD592" w14:textId="63870E04" w:rsidR="0046208C" w:rsidRDefault="0046208C" w:rsidP="00AF2C9B"/>
    <w:p w14:paraId="4F319056" w14:textId="3B7B07C3" w:rsidR="0046208C" w:rsidRDefault="0046208C" w:rsidP="00AF2C9B"/>
    <w:p w14:paraId="79E5997B" w14:textId="783DF51F" w:rsidR="0046208C" w:rsidRDefault="0046208C" w:rsidP="00AF2C9B"/>
    <w:p w14:paraId="7BF1A6C3" w14:textId="00977477" w:rsidR="0046208C" w:rsidRDefault="0046208C" w:rsidP="00AF2C9B"/>
    <w:p w14:paraId="4D5BA2D1" w14:textId="4F81FE7F" w:rsidR="0046208C" w:rsidRDefault="0046208C" w:rsidP="00AF2C9B"/>
    <w:p w14:paraId="490D39E2" w14:textId="1B727496" w:rsidR="0046208C" w:rsidRDefault="0046208C" w:rsidP="00AF2C9B"/>
    <w:p w14:paraId="10EF5E09" w14:textId="60DC5316" w:rsidR="0046208C" w:rsidRDefault="0046208C" w:rsidP="00AF2C9B">
      <w:r>
        <w:t xml:space="preserve">(*) – niepotrzebne skreślić </w:t>
      </w:r>
    </w:p>
    <w:sectPr w:rsidR="0046208C" w:rsidSect="00A31443">
      <w:head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845DA" w14:textId="77777777" w:rsidR="001944C0" w:rsidRDefault="001944C0" w:rsidP="00B11E33">
      <w:pPr>
        <w:spacing w:line="240" w:lineRule="auto"/>
      </w:pPr>
      <w:r>
        <w:separator/>
      </w:r>
    </w:p>
  </w:endnote>
  <w:endnote w:type="continuationSeparator" w:id="0">
    <w:p w14:paraId="6E3DC6D5" w14:textId="77777777" w:rsidR="001944C0" w:rsidRDefault="001944C0" w:rsidP="00B11E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CC3EE" w14:textId="77777777" w:rsidR="007E4CFC" w:rsidRPr="00B516A3" w:rsidRDefault="00CD2B18" w:rsidP="007E4CFC">
    <w:pPr>
      <w:spacing w:line="240" w:lineRule="auto"/>
      <w:ind w:left="-2552" w:firstLine="2552"/>
      <w:rPr>
        <w:rFonts w:cs="Arial"/>
        <w:b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noProof/>
        <w:color w:val="595959" w:themeColor="text1" w:themeTint="A6"/>
        <w:sz w:val="15"/>
        <w:szCs w:val="15"/>
        <w:lang w:val="pl-PL"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C8ABDB9" wp14:editId="219D4A36">
              <wp:simplePos x="0" y="0"/>
              <wp:positionH relativeFrom="column">
                <wp:posOffset>3595370</wp:posOffset>
              </wp:positionH>
              <wp:positionV relativeFrom="paragraph">
                <wp:posOffset>99695</wp:posOffset>
              </wp:positionV>
              <wp:extent cx="2133600" cy="527050"/>
              <wp:effectExtent l="0" t="0" r="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3600" cy="527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63FE28" w14:textId="77777777" w:rsidR="00B844F0" w:rsidRPr="00B516A3" w:rsidRDefault="00B844F0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808080"/>
                              <w:sz w:val="15"/>
                            </w:rPr>
                          </w:pPr>
                          <w:r w:rsidRPr="00B516A3">
                            <w:rPr>
                              <w:rFonts w:cs="Arial"/>
                              <w:color w:val="808080"/>
                              <w:sz w:val="15"/>
                            </w:rPr>
                            <w:t>T: +48 32 603 57 00</w:t>
                          </w:r>
                        </w:p>
                        <w:p w14:paraId="611A293C" w14:textId="77777777" w:rsidR="00B844F0" w:rsidRPr="00CD2B18" w:rsidRDefault="00553A57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FF0000"/>
                              <w:sz w:val="15"/>
                            </w:rPr>
                          </w:pPr>
                          <w:r>
                            <w:rPr>
                              <w:rFonts w:cs="Arial"/>
                              <w:sz w:val="15"/>
                            </w:rPr>
                            <w:t>s</w:t>
                          </w:r>
                          <w:r w:rsidR="00340503" w:rsidRPr="00340503">
                            <w:rPr>
                              <w:rFonts w:cs="Arial"/>
                              <w:sz w:val="15"/>
                            </w:rPr>
                            <w:t>ekretariat</w:t>
                          </w:r>
                          <w:r w:rsidR="00044D03">
                            <w:rPr>
                              <w:rFonts w:cs="Arial"/>
                              <w:sz w:val="15"/>
                            </w:rPr>
                            <w:t>.dpe</w:t>
                          </w:r>
                          <w:r w:rsidR="00340503" w:rsidRPr="00340503">
                            <w:rPr>
                              <w:rFonts w:cs="Arial"/>
                              <w:sz w:val="15"/>
                            </w:rPr>
                            <w:t>@dalkia.com</w:t>
                          </w:r>
                        </w:p>
                        <w:p w14:paraId="43ACC16E" w14:textId="77777777" w:rsidR="00CD2B18" w:rsidRPr="00B516A3" w:rsidRDefault="00A31443" w:rsidP="00B844F0">
                          <w:pPr>
                            <w:pStyle w:val="ADRESSE"/>
                            <w:tabs>
                              <w:tab w:val="clear" w:pos="170"/>
                              <w:tab w:val="clear" w:pos="284"/>
                            </w:tabs>
                            <w:rPr>
                              <w:rFonts w:cs="Arial"/>
                              <w:color w:val="808080"/>
                              <w:sz w:val="15"/>
                            </w:rPr>
                          </w:pPr>
                          <w:r w:rsidRPr="00A31443">
                            <w:rPr>
                              <w:rFonts w:cs="Arial"/>
                              <w:color w:val="808080"/>
                              <w:sz w:val="15"/>
                            </w:rPr>
                            <w:t>dalkiapols</w:t>
                          </w:r>
                          <w:r>
                            <w:rPr>
                              <w:rFonts w:cs="Arial"/>
                              <w:color w:val="808080"/>
                              <w:sz w:val="15"/>
                            </w:rPr>
                            <w:t>kaenergia.com</w:t>
                          </w:r>
                          <w:r w:rsidR="00CD2B18">
                            <w:rPr>
                              <w:rFonts w:cs="Arial"/>
                              <w:color w:val="808080"/>
                              <w:sz w:val="15"/>
                            </w:rPr>
                            <w:t xml:space="preserve"> </w:t>
                          </w:r>
                        </w:p>
                        <w:p w14:paraId="5585829C" w14:textId="77777777" w:rsidR="00B844F0" w:rsidRPr="00B516A3" w:rsidRDefault="00B844F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6C8ABDB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283.1pt;margin-top:7.85pt;width:168pt;height:4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" filled="f" stroked="f">
              <v:textbox>
                <w:txbxContent>
                  <w:p w14:paraId="5263FE28" w14:textId="77777777" w:rsidR="00B844F0" w:rsidRPr="00B516A3" w:rsidRDefault="00B844F0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808080"/>
                        <w:sz w:val="15"/>
                      </w:rPr>
                    </w:pPr>
                    <w:r w:rsidRPr="00B516A3">
                      <w:rPr>
                        <w:rFonts w:cs="Arial"/>
                        <w:color w:val="808080"/>
                        <w:sz w:val="15"/>
                      </w:rPr>
                      <w:t>T: +48 32 603 57 00</w:t>
                    </w:r>
                  </w:p>
                  <w:p w14:paraId="611A293C" w14:textId="77777777" w:rsidR="00B844F0" w:rsidRPr="00CD2B18" w:rsidRDefault="00553A57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FF0000"/>
                        <w:sz w:val="15"/>
                      </w:rPr>
                    </w:pPr>
                    <w:r>
                      <w:rPr>
                        <w:rFonts w:cs="Arial"/>
                        <w:sz w:val="15"/>
                      </w:rPr>
                      <w:t>s</w:t>
                    </w:r>
                    <w:r w:rsidR="00340503" w:rsidRPr="00340503">
                      <w:rPr>
                        <w:rFonts w:cs="Arial"/>
                        <w:sz w:val="15"/>
                      </w:rPr>
                      <w:t>ekretariat</w:t>
                    </w:r>
                    <w:r w:rsidR="00044D03">
                      <w:rPr>
                        <w:rFonts w:cs="Arial"/>
                        <w:sz w:val="15"/>
                      </w:rPr>
                      <w:t>.dpe</w:t>
                    </w:r>
                    <w:r w:rsidR="00340503" w:rsidRPr="00340503">
                      <w:rPr>
                        <w:rFonts w:cs="Arial"/>
                        <w:sz w:val="15"/>
                      </w:rPr>
                      <w:t>@dalkia.com</w:t>
                    </w:r>
                  </w:p>
                  <w:p w14:paraId="43ACC16E" w14:textId="77777777" w:rsidR="00CD2B18" w:rsidRPr="00B516A3" w:rsidRDefault="00A31443" w:rsidP="00B844F0">
                    <w:pPr>
                      <w:pStyle w:val="ADRESSE"/>
                      <w:tabs>
                        <w:tab w:val="clear" w:pos="170"/>
                        <w:tab w:val="clear" w:pos="284"/>
                      </w:tabs>
                      <w:rPr>
                        <w:rFonts w:cs="Arial"/>
                        <w:color w:val="808080"/>
                        <w:sz w:val="15"/>
                      </w:rPr>
                    </w:pPr>
                    <w:r w:rsidRPr="00A31443">
                      <w:rPr>
                        <w:rFonts w:cs="Arial"/>
                        <w:color w:val="808080"/>
                        <w:sz w:val="15"/>
                      </w:rPr>
                      <w:t>dalkiapols</w:t>
                    </w:r>
                    <w:r>
                      <w:rPr>
                        <w:rFonts w:cs="Arial"/>
                        <w:color w:val="808080"/>
                        <w:sz w:val="15"/>
                      </w:rPr>
                      <w:t>kaenergia.com</w:t>
                    </w:r>
                    <w:r w:rsidR="00CD2B18">
                      <w:rPr>
                        <w:rFonts w:cs="Arial"/>
                        <w:color w:val="808080"/>
                        <w:sz w:val="15"/>
                      </w:rPr>
                      <w:t xml:space="preserve"> </w:t>
                    </w:r>
                  </w:p>
                  <w:p w14:paraId="5585829C" w14:textId="77777777" w:rsidR="00B844F0" w:rsidRPr="00B516A3" w:rsidRDefault="00B844F0"/>
                </w:txbxContent>
              </v:textbox>
              <w10:wrap type="square"/>
            </v:shape>
          </w:pict>
        </mc:Fallback>
      </mc:AlternateContent>
    </w:r>
    <w:r w:rsidR="00C771C0" w:rsidRPr="00B516A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A34B197" wp14:editId="428DBBA2">
              <wp:simplePos x="0" y="0"/>
              <wp:positionH relativeFrom="column">
                <wp:posOffset>3574646</wp:posOffset>
              </wp:positionH>
              <wp:positionV relativeFrom="paragraph">
                <wp:posOffset>5803</wp:posOffset>
              </wp:positionV>
              <wp:extent cx="0" cy="576125"/>
              <wp:effectExtent l="0" t="0" r="38100" b="33655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761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4E0592D" id="Łącznik prosty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45pt,.45pt" to="281.45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" strokecolor="black [3200]" strokeweight=".5pt">
              <v:stroke joinstyle="miter"/>
            </v:line>
          </w:pict>
        </mc:Fallback>
      </mc:AlternateContent>
    </w:r>
    <w:r w:rsidR="00A31443" w:rsidRPr="00A3144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Dalkia Polska Energia S</w:t>
    </w:r>
    <w:r w:rsidR="00805D7E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.</w:t>
    </w:r>
    <w:r w:rsidR="00A31443" w:rsidRPr="00A31443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A</w:t>
    </w:r>
    <w:r w:rsidR="00805D7E">
      <w:rPr>
        <w:rFonts w:cs="Arial"/>
        <w:b/>
        <w:noProof/>
        <w:color w:val="595959" w:themeColor="text1" w:themeTint="A6"/>
        <w:sz w:val="15"/>
        <w:szCs w:val="15"/>
        <w:lang w:val="pl-PL" w:eastAsia="pl-PL"/>
      </w:rPr>
      <w:t>.</w:t>
    </w:r>
  </w:p>
  <w:p w14:paraId="013555C2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>ul. Ścigały 14, 40-205 Katowice, Polska</w:t>
    </w:r>
  </w:p>
  <w:p w14:paraId="7627B436" w14:textId="77777777" w:rsidR="00B844F0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 xml:space="preserve">KRS: 0000166177, Sąd Rejonowy Katowice – Wschód w Katowicach, </w:t>
    </w:r>
  </w:p>
  <w:p w14:paraId="6C39796C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 xml:space="preserve">Wydział VIII Gospodarczy Krajowego Rejestru Sądowego              </w:t>
    </w:r>
  </w:p>
  <w:p w14:paraId="73F408B6" w14:textId="77777777" w:rsidR="007E4CFC" w:rsidRPr="00B516A3" w:rsidRDefault="007E4CFC" w:rsidP="007E4CFC">
    <w:pPr>
      <w:spacing w:line="240" w:lineRule="auto"/>
      <w:ind w:left="-2552" w:firstLine="2552"/>
      <w:rPr>
        <w:rFonts w:cs="Arial"/>
        <w:color w:val="595959" w:themeColor="text1" w:themeTint="A6"/>
        <w:sz w:val="15"/>
        <w:szCs w:val="15"/>
        <w:lang w:val="pl-PL"/>
      </w:rPr>
    </w:pPr>
    <w:r w:rsidRPr="00B516A3">
      <w:rPr>
        <w:rFonts w:cs="Arial"/>
        <w:color w:val="595959" w:themeColor="text1" w:themeTint="A6"/>
        <w:sz w:val="15"/>
        <w:szCs w:val="15"/>
        <w:lang w:val="pl-PL"/>
      </w:rPr>
      <w:t>NIP: 954-18-63-415, Regon: 273247884, Kapitał zakładowy: 202 265 035,70 PLN</w:t>
    </w:r>
  </w:p>
  <w:p w14:paraId="73FF1E48" w14:textId="77777777" w:rsidR="007E4CFC" w:rsidRPr="00B516A3" w:rsidRDefault="007E4CFC">
    <w:pPr>
      <w:pStyle w:val="Stopka"/>
      <w:rPr>
        <w:color w:val="595959" w:themeColor="text1" w:themeTint="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8A42D" w14:textId="77777777" w:rsidR="001944C0" w:rsidRDefault="001944C0" w:rsidP="00B11E33">
      <w:pPr>
        <w:spacing w:line="240" w:lineRule="auto"/>
      </w:pPr>
      <w:r>
        <w:separator/>
      </w:r>
    </w:p>
  </w:footnote>
  <w:footnote w:type="continuationSeparator" w:id="0">
    <w:p w14:paraId="25F05F71" w14:textId="77777777" w:rsidR="001944C0" w:rsidRDefault="001944C0" w:rsidP="00B11E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18BDE" w14:textId="77777777" w:rsidR="00000B78" w:rsidRDefault="00000B78">
    <w:pPr>
      <w:pStyle w:val="Nagwek"/>
    </w:pPr>
    <w:r>
      <w:rPr>
        <w:noProof/>
        <w:lang w:eastAsia="pl-PL"/>
      </w:rPr>
      <w:drawing>
        <wp:inline distT="0" distB="0" distL="0" distR="0" wp14:anchorId="286D7193" wp14:editId="09AACEC6">
          <wp:extent cx="792000" cy="302400"/>
          <wp:effectExtent l="0" t="0" r="8255" b="2540"/>
          <wp:docPr id="194" name="Obraz 194" descr="E:\prace\Dalkia _Anna\Logo Dalkia EDF Group\2_Couleur RVB\PNG\Dalkia EDF Group_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ace\Dalkia _Anna\Logo Dalkia EDF Group\2_Couleur RVB\PNG\Dalkia EDF Group_RV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30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BA64B" w14:textId="20A16DA6" w:rsidR="00504CF2" w:rsidRPr="006E3A34" w:rsidRDefault="00B11E33" w:rsidP="00504CF2">
    <w:pPr>
      <w:pStyle w:val="Nagwek"/>
      <w:tabs>
        <w:tab w:val="left" w:pos="2231"/>
      </w:tabs>
      <w:rPr>
        <w:rFonts w:ascii="Arial" w:hAnsi="Arial" w:cs="Arial"/>
        <w:sz w:val="18"/>
        <w:szCs w:val="18"/>
        <w:shd w:val="clear" w:color="auto" w:fill="FFFFFF"/>
      </w:rPr>
    </w:pPr>
    <w:r>
      <w:rPr>
        <w:noProof/>
        <w:lang w:eastAsia="pl-PL"/>
      </w:rPr>
      <w:drawing>
        <wp:inline distT="0" distB="0" distL="0" distR="0" wp14:anchorId="78CB4882" wp14:editId="29A9A77A">
          <wp:extent cx="1170000" cy="446400"/>
          <wp:effectExtent l="0" t="0" r="0" b="0"/>
          <wp:docPr id="195" name="Obraz 195" descr="E:\prace\Dalkia _Anna\Logo Dalkia EDF Group\2_Couleur RVB\PNG\Dalkia EDF Group_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ace\Dalkia _Anna\Logo Dalkia EDF Group\2_Couleur RVB\PNG\Dalkia EDF Group_RV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000" cy="44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E3A34">
      <w:rPr>
        <w:rFonts w:ascii="Arial" w:hAnsi="Arial" w:cs="Arial"/>
        <w:color w:val="ED7D31" w:themeColor="accent2"/>
        <w:sz w:val="18"/>
        <w:szCs w:val="18"/>
        <w:shd w:val="clear" w:color="auto" w:fill="FFFFFF"/>
      </w:rPr>
      <w:tab/>
    </w:r>
    <w:r w:rsidR="006E3A34">
      <w:rPr>
        <w:rFonts w:ascii="Arial" w:hAnsi="Arial" w:cs="Arial"/>
        <w:color w:val="ED7D31" w:themeColor="accent2"/>
        <w:sz w:val="18"/>
        <w:szCs w:val="18"/>
        <w:shd w:val="clear" w:color="auto" w:fill="FFFFFF"/>
      </w:rPr>
      <w:tab/>
    </w:r>
    <w:r w:rsidR="006E3A34">
      <w:rPr>
        <w:rFonts w:ascii="Arial" w:hAnsi="Arial" w:cs="Arial"/>
        <w:color w:val="ED7D31" w:themeColor="accent2"/>
        <w:sz w:val="18"/>
        <w:szCs w:val="18"/>
        <w:shd w:val="clear" w:color="auto" w:fill="FFFFFF"/>
      </w:rPr>
      <w:tab/>
    </w:r>
    <w:r w:rsidR="006E3A34" w:rsidRPr="006E3A34">
      <w:rPr>
        <w:rFonts w:ascii="Arial" w:hAnsi="Arial" w:cs="Arial"/>
        <w:sz w:val="18"/>
        <w:szCs w:val="18"/>
        <w:shd w:val="clear" w:color="auto" w:fill="FFFFFF"/>
      </w:rPr>
      <w:t xml:space="preserve">Załącznik </w:t>
    </w:r>
    <w:r w:rsidR="00465ECD">
      <w:rPr>
        <w:rFonts w:ascii="Arial" w:hAnsi="Arial" w:cs="Arial"/>
        <w:sz w:val="18"/>
        <w:szCs w:val="18"/>
        <w:shd w:val="clear" w:color="auto" w:fill="FFFFFF"/>
      </w:rPr>
      <w:t>n</w:t>
    </w:r>
    <w:r w:rsidR="006E3A34" w:rsidRPr="006E3A34">
      <w:rPr>
        <w:rFonts w:ascii="Arial" w:hAnsi="Arial" w:cs="Arial"/>
        <w:sz w:val="18"/>
        <w:szCs w:val="18"/>
        <w:shd w:val="clear" w:color="auto" w:fill="FFFFFF"/>
      </w:rPr>
      <w:t>r</w:t>
    </w:r>
    <w:r w:rsidR="00465ECD">
      <w:rPr>
        <w:rFonts w:ascii="Arial" w:hAnsi="Arial" w:cs="Arial"/>
        <w:sz w:val="18"/>
        <w:szCs w:val="18"/>
        <w:shd w:val="clear" w:color="auto" w:fill="FFFFFF"/>
      </w:rPr>
      <w:t xml:space="preserve"> 8</w:t>
    </w:r>
  </w:p>
  <w:p w14:paraId="02075A6A" w14:textId="77777777" w:rsidR="00504CF2" w:rsidRDefault="00504CF2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  <w:shd w:val="clear" w:color="auto" w:fill="FFFFFF"/>
      </w:rPr>
    </w:pPr>
  </w:p>
  <w:p w14:paraId="6F244818" w14:textId="77777777" w:rsidR="00504CF2" w:rsidRDefault="00504CF2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  <w:shd w:val="clear" w:color="auto" w:fill="FFFFFF"/>
      </w:rPr>
    </w:pPr>
  </w:p>
  <w:p w14:paraId="5DEEB007" w14:textId="77777777" w:rsidR="00504CF2" w:rsidRPr="00A753AB" w:rsidRDefault="00504CF2" w:rsidP="00504CF2">
    <w:pPr>
      <w:pStyle w:val="Nagwek"/>
      <w:tabs>
        <w:tab w:val="left" w:pos="2231"/>
      </w:tabs>
      <w:rPr>
        <w:rFonts w:ascii="Arial" w:hAnsi="Arial" w:cs="Arial"/>
        <w:color w:val="ED7D31" w:themeColor="accent2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750ABB"/>
    <w:multiLevelType w:val="hybridMultilevel"/>
    <w:tmpl w:val="24F2D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AB2539"/>
    <w:multiLevelType w:val="hybridMultilevel"/>
    <w:tmpl w:val="72824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3AB"/>
    <w:rsid w:val="00000B78"/>
    <w:rsid w:val="00044D03"/>
    <w:rsid w:val="000E5B95"/>
    <w:rsid w:val="00154717"/>
    <w:rsid w:val="0017735B"/>
    <w:rsid w:val="00180FD0"/>
    <w:rsid w:val="001944C0"/>
    <w:rsid w:val="00280525"/>
    <w:rsid w:val="002827DC"/>
    <w:rsid w:val="00340503"/>
    <w:rsid w:val="003F0D80"/>
    <w:rsid w:val="00406113"/>
    <w:rsid w:val="00450DA5"/>
    <w:rsid w:val="0046208C"/>
    <w:rsid w:val="00465ECD"/>
    <w:rsid w:val="00474E7A"/>
    <w:rsid w:val="004B5863"/>
    <w:rsid w:val="005031AD"/>
    <w:rsid w:val="00503EA7"/>
    <w:rsid w:val="00503EBC"/>
    <w:rsid w:val="00504CF2"/>
    <w:rsid w:val="00553A57"/>
    <w:rsid w:val="00580C74"/>
    <w:rsid w:val="005C7062"/>
    <w:rsid w:val="005F541E"/>
    <w:rsid w:val="006024BC"/>
    <w:rsid w:val="00633C3A"/>
    <w:rsid w:val="0068417C"/>
    <w:rsid w:val="006D3794"/>
    <w:rsid w:val="006E3A34"/>
    <w:rsid w:val="006E3DBA"/>
    <w:rsid w:val="00753E0D"/>
    <w:rsid w:val="007C75CA"/>
    <w:rsid w:val="007E4CFC"/>
    <w:rsid w:val="007F15A1"/>
    <w:rsid w:val="00805D7E"/>
    <w:rsid w:val="008B0AF1"/>
    <w:rsid w:val="008E2E03"/>
    <w:rsid w:val="0093057F"/>
    <w:rsid w:val="0099521D"/>
    <w:rsid w:val="009A04F5"/>
    <w:rsid w:val="00A31443"/>
    <w:rsid w:val="00A731CB"/>
    <w:rsid w:val="00A753AB"/>
    <w:rsid w:val="00AF2C9B"/>
    <w:rsid w:val="00B11E33"/>
    <w:rsid w:val="00B516A3"/>
    <w:rsid w:val="00B844F0"/>
    <w:rsid w:val="00B96B53"/>
    <w:rsid w:val="00BC0EBB"/>
    <w:rsid w:val="00BF0D5A"/>
    <w:rsid w:val="00C771C0"/>
    <w:rsid w:val="00CD2B18"/>
    <w:rsid w:val="00CE648C"/>
    <w:rsid w:val="00D15F99"/>
    <w:rsid w:val="00D225DF"/>
    <w:rsid w:val="00DA2536"/>
    <w:rsid w:val="00DE60D1"/>
    <w:rsid w:val="00DF1AE4"/>
    <w:rsid w:val="00E65306"/>
    <w:rsid w:val="00E736DB"/>
    <w:rsid w:val="00F62900"/>
    <w:rsid w:val="00F72DE2"/>
    <w:rsid w:val="00FF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22905EC"/>
  <w15:chartTrackingRefBased/>
  <w15:docId w15:val="{5C07C9D4-DBC8-461E-B94E-DCC9E1E6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4CFC"/>
    <w:pPr>
      <w:spacing w:after="0" w:line="280" w:lineRule="atLeast"/>
      <w:jc w:val="both"/>
    </w:pPr>
    <w:rPr>
      <w:rFonts w:ascii="Arial" w:eastAsia="Times New Roman" w:hAnsi="Arial" w:cs="Times New Roman"/>
      <w:sz w:val="18"/>
      <w:szCs w:val="20"/>
      <w:lang w:val="fr-FR" w:eastAsia="fr-F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1E33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11E33"/>
  </w:style>
  <w:style w:type="paragraph" w:styleId="Stopka">
    <w:name w:val="footer"/>
    <w:basedOn w:val="Normalny"/>
    <w:link w:val="StopkaZnak"/>
    <w:uiPriority w:val="99"/>
    <w:unhideWhenUsed/>
    <w:rsid w:val="00B11E33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eastAsiaTheme="minorHAnsi" w:hAnsiTheme="minorHAnsi" w:cstheme="minorBidi"/>
      <w:sz w:val="22"/>
      <w:szCs w:val="22"/>
      <w:lang w:val="pl-PL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11E33"/>
  </w:style>
  <w:style w:type="paragraph" w:customStyle="1" w:styleId="ADRESSE">
    <w:name w:val="ADRESSE"/>
    <w:uiPriority w:val="99"/>
    <w:rsid w:val="007E4CFC"/>
    <w:pPr>
      <w:tabs>
        <w:tab w:val="left" w:pos="170"/>
        <w:tab w:val="left" w:pos="284"/>
      </w:tabs>
      <w:spacing w:before="40" w:after="0" w:line="240" w:lineRule="auto"/>
    </w:pPr>
    <w:rPr>
      <w:rFonts w:ascii="Arial" w:eastAsia="Times New Roman" w:hAnsi="Arial" w:cs="Times New Roman"/>
      <w:color w:val="BEBEBE"/>
      <w:sz w:val="13"/>
      <w:szCs w:val="20"/>
      <w:lang w:val="fr-FR" w:eastAsia="fr-FR"/>
    </w:rPr>
  </w:style>
  <w:style w:type="character" w:styleId="Hipercze">
    <w:name w:val="Hyperlink"/>
    <w:basedOn w:val="Domylnaczcionkaakapitu"/>
    <w:uiPriority w:val="99"/>
    <w:unhideWhenUsed/>
    <w:rsid w:val="00B844F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44F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2B18"/>
    <w:pPr>
      <w:spacing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2B18"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Akapitzlist">
    <w:name w:val="List Paragraph"/>
    <w:basedOn w:val="Normalny"/>
    <w:uiPriority w:val="34"/>
    <w:qFormat/>
    <w:rsid w:val="003F0D80"/>
    <w:pPr>
      <w:ind w:left="720"/>
      <w:contextualSpacing/>
    </w:pPr>
  </w:style>
  <w:style w:type="table" w:styleId="Tabela-Siatka">
    <w:name w:val="Table Grid"/>
    <w:basedOn w:val="Standardowy"/>
    <w:uiPriority w:val="39"/>
    <w:rsid w:val="00AF2C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pap_dk-energy-zec-2%20(1)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6708F-4DC1-4BDD-9DAD-8862D3DEC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pap_dk-energy-zec-2 (1)</Template>
  <TotalTime>5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Krzyżowska</dc:creator>
  <cp:keywords/>
  <dc:description/>
  <cp:lastModifiedBy>Janusz Chaberski</cp:lastModifiedBy>
  <cp:revision>3</cp:revision>
  <cp:lastPrinted>2020-02-17T11:19:00Z</cp:lastPrinted>
  <dcterms:created xsi:type="dcterms:W3CDTF">2020-06-03T12:57:00Z</dcterms:created>
  <dcterms:modified xsi:type="dcterms:W3CDTF">2024-02-02T10:35:00Z</dcterms:modified>
</cp:coreProperties>
</file>